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FB" w:rsidRDefault="00870FAF" w:rsidP="00870FAF">
      <w:pPr>
        <w:pStyle w:val="MMTitle"/>
      </w:pPr>
      <w:r>
        <w:t>Cách chèn hình ảnh. âm thanh, clip vào PowerPoint</w:t>
      </w:r>
    </w:p>
    <w:p w:rsidR="00870FAF" w:rsidRDefault="00870FAF" w:rsidP="00870FAF">
      <w:pPr>
        <w:pStyle w:val="MMTopic1"/>
      </w:pPr>
      <w:r>
        <w:lastRenderedPageBreak/>
        <w:t>Chèn file nhạc tự động mở khi thuyết trình</w:t>
      </w:r>
    </w:p>
    <w:p w:rsidR="00870FAF" w:rsidRDefault="00870FAF" w:rsidP="00870FAF">
      <w:pPr>
        <w:pStyle w:val="MMTopic2"/>
      </w:pPr>
      <w:r>
        <w:t>Chèn một file âm thanh</w:t>
      </w:r>
    </w:p>
    <w:p w:rsidR="00870FAF" w:rsidRDefault="00870FAF" w:rsidP="00870FAF">
      <w:pPr>
        <w:pStyle w:val="MMTopic3"/>
      </w:pPr>
      <w:r>
        <w:t>Trong powerpoint bạn có thể chèn một file âm thanh từ ổ đĩa lưu trữ, từ bộ sưu tập của office hoặc thu âm trực tiếp.</w:t>
      </w:r>
    </w:p>
    <w:p w:rsidR="00870FAF" w:rsidRDefault="00870FAF" w:rsidP="00870FAF">
      <w:pPr>
        <w:pStyle w:val="MMTopic3"/>
      </w:pPr>
      <w:r>
        <w:t>Thực hiện: Trên thẻ Insert, trong nhóm lệnh Media,  chọn nút Audio</w:t>
      </w:r>
    </w:p>
    <w:p w:rsidR="00870FAF" w:rsidRDefault="00870FAF" w:rsidP="00870FAF">
      <w:pPr>
        <w:pStyle w:val="MMTopic2"/>
      </w:pPr>
      <w:r>
        <w:t>Tùy chỉnh file âm thanh vừa chèn</w:t>
      </w:r>
    </w:p>
    <w:p w:rsidR="00870FAF" w:rsidRDefault="00870FAF" w:rsidP="00870FAF">
      <w:pPr>
        <w:pStyle w:val="MMTopic3"/>
      </w:pPr>
      <w:r>
        <w:t>Tùy chỉnh một file âm thanh thông qua hai thẻ ngữ cảnh Format và Playback</w:t>
      </w:r>
    </w:p>
    <w:p w:rsidR="00870FAF" w:rsidRDefault="00870FAF" w:rsidP="00870FAF">
      <w:pPr>
        <w:pStyle w:val="MMTopic3"/>
      </w:pPr>
      <w:r>
        <w:t>Tùy chỉnh một file âm thanh tự động chạy: Trên thẻ Playback, trong nhóm lệnh Audio Options,  chuyển start: on Click ( Automatically</w:t>
      </w:r>
    </w:p>
    <w:p w:rsidR="00870FAF" w:rsidRDefault="00870FAF" w:rsidP="00870FAF">
      <w:pPr>
        <w:pStyle w:val="MMTopic1"/>
      </w:pPr>
      <w:r>
        <w:t>Chèn file nhạc chạy trong suốt quá trình trình chiếu</w:t>
      </w:r>
    </w:p>
    <w:p w:rsidR="00870FAF" w:rsidRDefault="00870FAF" w:rsidP="00870FAF">
      <w:pPr>
        <w:pStyle w:val="MMTopic2"/>
      </w:pPr>
      <w:r>
        <w:t>Bước 1: Trên thẻ Animations, trong nhóm lệnh Advanced Animation,  chọn nút Animation Pane</w:t>
      </w:r>
    </w:p>
    <w:p w:rsidR="00870FAF" w:rsidRDefault="00870FAF" w:rsidP="00870FAF">
      <w:pPr>
        <w:pStyle w:val="MMTopic2"/>
      </w:pPr>
      <w:r>
        <w:t>Bước 2: Trên Pane click phải chuột vào hiệu ứng của file âm thanh mà bạn muốn chỉnh sửa, chọn Effect Options</w:t>
      </w:r>
    </w:p>
    <w:p w:rsidR="00870FAF" w:rsidRDefault="00870FAF" w:rsidP="00870FAF">
      <w:pPr>
        <w:pStyle w:val="MMTopic2"/>
      </w:pPr>
      <w:r>
        <w:t>Bước 3: Trong hộp thoại Play Audio, trên thẻ Effect thực hiện các thao tác sau:</w:t>
      </w:r>
    </w:p>
    <w:p w:rsidR="00870FAF" w:rsidRDefault="00870FAF" w:rsidP="00870FAF">
      <w:pPr>
        <w:pStyle w:val="MMTopic3"/>
      </w:pPr>
      <w:r>
        <w:t>Trong phần Start playing: chọn vị trí bắt đầu của file âm thanh</w:t>
      </w:r>
    </w:p>
    <w:p w:rsidR="00870FAF" w:rsidRDefault="00870FAF" w:rsidP="00870FAF">
      <w:pPr>
        <w:pStyle w:val="MMTopic3"/>
      </w:pPr>
      <w:r>
        <w:t>Trong phần Stop playing: chọn điều kiện dừng của file âm thanh</w:t>
      </w:r>
    </w:p>
    <w:p w:rsidR="00870FAF" w:rsidRDefault="00870FAF" w:rsidP="00870FAF">
      <w:pPr>
        <w:pStyle w:val="MMTopic1"/>
      </w:pPr>
      <w:r>
        <w:t>Tạo các clip trong slide</w:t>
      </w:r>
    </w:p>
    <w:p w:rsidR="00870FAF" w:rsidRDefault="00870FAF" w:rsidP="00870FAF">
      <w:pPr>
        <w:pStyle w:val="MMTopic2"/>
      </w:pPr>
      <w:r>
        <w:t>Chèn một file video</w:t>
      </w:r>
    </w:p>
    <w:p w:rsidR="00870FAF" w:rsidRDefault="00870FAF" w:rsidP="00870FAF">
      <w:pPr>
        <w:pStyle w:val="MMTopic3"/>
      </w:pPr>
      <w:r>
        <w:t>Trong powerpoint bạn có thể chèn một file video từ ổ đĩa lưu trữ, từ bộ sưu tập của office (Clip Art) hoặc từ web Site.</w:t>
      </w:r>
    </w:p>
    <w:p w:rsidR="00870FAF" w:rsidRDefault="00870FAF" w:rsidP="00870FAF">
      <w:pPr>
        <w:pStyle w:val="MMTopic3"/>
      </w:pPr>
      <w:r>
        <w:t>Thực hiện: Trên thẻ Insert, trong nhóm lệnh Media,  chọn nút Video</w:t>
      </w:r>
    </w:p>
    <w:p w:rsidR="00870FAF" w:rsidRDefault="00870FAF" w:rsidP="00870FAF">
      <w:pPr>
        <w:pStyle w:val="MMTopic2"/>
      </w:pPr>
      <w:r>
        <w:t>Tùy chỉnh file video vừa chèn</w:t>
      </w:r>
    </w:p>
    <w:p w:rsidR="00870FAF" w:rsidRDefault="00870FAF" w:rsidP="00870FAF">
      <w:pPr>
        <w:pStyle w:val="MMTopic3"/>
      </w:pPr>
      <w:r>
        <w:lastRenderedPageBreak/>
        <w:t>Tùy chỉnh một file video thông qua hai thẻ ngữ cảnh Format và Playback</w:t>
      </w:r>
    </w:p>
    <w:p w:rsidR="00870FAF" w:rsidRPr="00721EFB" w:rsidRDefault="00870FAF" w:rsidP="00870FAF">
      <w:bookmarkStart w:id="0" w:name="_GoBack"/>
      <w:bookmarkEnd w:id="0"/>
    </w:p>
    <w:sectPr w:rsidR="00870FAF" w:rsidRPr="00721E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2535B"/>
    <w:multiLevelType w:val="singleLevel"/>
    <w:tmpl w:val="7C2C38F6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>
    <w:nsid w:val="3D3E2645"/>
    <w:multiLevelType w:val="multilevel"/>
    <w:tmpl w:val="3BBC2290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1EFB"/>
    <w:rsid w:val="00721EFB"/>
    <w:rsid w:val="0087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paragraph" w:styleId="Heading1">
    <w:name w:val="heading 1"/>
    <w:basedOn w:val="Normal"/>
    <w:next w:val="Normal"/>
    <w:link w:val="Heading1Char"/>
    <w:qFormat/>
    <w:rsid w:val="00870FA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70FA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870FA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next w:val="Normal"/>
    <w:link w:val="TitleChar"/>
    <w:qFormat/>
    <w:rsid w:val="00870FA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70FAF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MMTitle">
    <w:name w:val="MM Title"/>
    <w:basedOn w:val="Title"/>
    <w:link w:val="MMTitleChar"/>
    <w:rsid w:val="00870FAF"/>
  </w:style>
  <w:style w:type="character" w:customStyle="1" w:styleId="MMTitleChar">
    <w:name w:val="MM Title Char"/>
    <w:basedOn w:val="TitleChar"/>
    <w:link w:val="MMTitle"/>
    <w:rsid w:val="00870FAF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character" w:customStyle="1" w:styleId="Heading1Char">
    <w:name w:val="Heading 1 Char"/>
    <w:basedOn w:val="DefaultParagraphFont"/>
    <w:link w:val="Heading1"/>
    <w:rsid w:val="00870FAF"/>
    <w:rPr>
      <w:rFonts w:asciiTheme="majorHAnsi" w:eastAsiaTheme="majorEastAsia" w:hAnsiTheme="majorHAnsi" w:cstheme="majorBidi"/>
      <w:b/>
      <w:bCs/>
      <w:kern w:val="32"/>
      <w:sz w:val="32"/>
      <w:szCs w:val="32"/>
      <w:lang w:eastAsia="ko-KR"/>
    </w:rPr>
  </w:style>
  <w:style w:type="paragraph" w:customStyle="1" w:styleId="MMTopic1">
    <w:name w:val="MM Topic 1"/>
    <w:basedOn w:val="Heading1"/>
    <w:link w:val="MMTopic1Char"/>
    <w:rsid w:val="00870FAF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870FAF"/>
    <w:rPr>
      <w:rFonts w:asciiTheme="majorHAnsi" w:eastAsiaTheme="majorEastAsia" w:hAnsiTheme="majorHAnsi" w:cstheme="majorBidi"/>
      <w:b/>
      <w:bCs/>
      <w:kern w:val="32"/>
      <w:sz w:val="32"/>
      <w:szCs w:val="32"/>
      <w:lang w:eastAsia="ko-KR"/>
    </w:rPr>
  </w:style>
  <w:style w:type="character" w:customStyle="1" w:styleId="Heading2Char">
    <w:name w:val="Heading 2 Char"/>
    <w:basedOn w:val="DefaultParagraphFont"/>
    <w:link w:val="Heading2"/>
    <w:rsid w:val="00870FAF"/>
    <w:rPr>
      <w:rFonts w:asciiTheme="majorHAnsi" w:eastAsiaTheme="majorEastAsia" w:hAnsiTheme="majorHAnsi" w:cstheme="majorBidi"/>
      <w:b/>
      <w:bCs/>
      <w:i/>
      <w:iCs/>
      <w:sz w:val="28"/>
      <w:szCs w:val="28"/>
      <w:lang w:eastAsia="ko-KR"/>
    </w:rPr>
  </w:style>
  <w:style w:type="paragraph" w:customStyle="1" w:styleId="MMTopic2">
    <w:name w:val="MM Topic 2"/>
    <w:basedOn w:val="Heading2"/>
    <w:link w:val="MMTopic2Char"/>
    <w:rsid w:val="00870FAF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870FAF"/>
    <w:rPr>
      <w:rFonts w:asciiTheme="majorHAnsi" w:eastAsiaTheme="majorEastAsia" w:hAnsiTheme="majorHAnsi" w:cstheme="majorBidi"/>
      <w:b/>
      <w:bCs/>
      <w:i/>
      <w:iCs/>
      <w:sz w:val="28"/>
      <w:szCs w:val="28"/>
      <w:lang w:eastAsia="ko-KR"/>
    </w:rPr>
  </w:style>
  <w:style w:type="character" w:customStyle="1" w:styleId="Heading3Char">
    <w:name w:val="Heading 3 Char"/>
    <w:basedOn w:val="DefaultParagraphFont"/>
    <w:link w:val="Heading3"/>
    <w:rsid w:val="00870FAF"/>
    <w:rPr>
      <w:rFonts w:asciiTheme="majorHAnsi" w:eastAsiaTheme="majorEastAsia" w:hAnsiTheme="majorHAnsi" w:cstheme="majorBidi"/>
      <w:b/>
      <w:bCs/>
      <w:sz w:val="26"/>
      <w:szCs w:val="26"/>
      <w:lang w:eastAsia="ko-KR"/>
    </w:rPr>
  </w:style>
  <w:style w:type="paragraph" w:customStyle="1" w:styleId="MMTopic3">
    <w:name w:val="MM Topic 3"/>
    <w:basedOn w:val="Heading3"/>
    <w:link w:val="MMTopic3Char"/>
    <w:rsid w:val="00870FAF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870FAF"/>
    <w:rPr>
      <w:rFonts w:asciiTheme="majorHAnsi" w:eastAsiaTheme="majorEastAsia" w:hAnsiTheme="majorHAnsi" w:cstheme="majorBidi"/>
      <w:b/>
      <w:bCs/>
      <w:sz w:val="26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3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THAILINH</dc:creator>
  <cp:keywords/>
  <dc:description/>
  <cp:lastModifiedBy>THAILINH</cp:lastModifiedBy>
  <cp:revision>2</cp:revision>
  <dcterms:created xsi:type="dcterms:W3CDTF">2015-05-22T07:56:00Z</dcterms:created>
  <dcterms:modified xsi:type="dcterms:W3CDTF">2015-05-22T07:56:00Z</dcterms:modified>
</cp:coreProperties>
</file>